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9CAA5" w14:textId="77777777" w:rsidR="00C50560" w:rsidRDefault="00C50560" w:rsidP="00C505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de KYRKLYNGTON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5A8FD5C9" w14:textId="77777777" w:rsidR="00C50560" w:rsidRPr="002D6BF3" w:rsidRDefault="00C50560" w:rsidP="00C505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 of Rufford.</w:t>
      </w:r>
    </w:p>
    <w:p w14:paraId="5B09628D" w14:textId="77777777" w:rsidR="00C50560" w:rsidRDefault="00C50560" w:rsidP="00C50560">
      <w:pPr>
        <w:pStyle w:val="NoSpacing"/>
        <w:rPr>
          <w:rFonts w:cs="Times New Roman"/>
          <w:szCs w:val="24"/>
        </w:rPr>
      </w:pPr>
    </w:p>
    <w:p w14:paraId="12168F98" w14:textId="77777777" w:rsidR="00C50560" w:rsidRDefault="00C50560" w:rsidP="00C50560">
      <w:pPr>
        <w:pStyle w:val="NoSpacing"/>
        <w:rPr>
          <w:rFonts w:cs="Times New Roman"/>
          <w:szCs w:val="24"/>
        </w:rPr>
      </w:pPr>
    </w:p>
    <w:p w14:paraId="068F81EE" w14:textId="77777777" w:rsidR="00C50560" w:rsidRDefault="00C50560" w:rsidP="00C505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4A78346B" w14:textId="77777777" w:rsidR="00C50560" w:rsidRDefault="00C50560" w:rsidP="00C505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007FC61D" w14:textId="77777777" w:rsidR="00C50560" w:rsidRDefault="00C50560" w:rsidP="00C505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p.2)</w:t>
      </w:r>
    </w:p>
    <w:p w14:paraId="40E006D3" w14:textId="77777777" w:rsidR="00C50560" w:rsidRDefault="00C50560" w:rsidP="00C50560">
      <w:pPr>
        <w:pStyle w:val="NoSpacing"/>
        <w:rPr>
          <w:rFonts w:cs="Times New Roman"/>
          <w:szCs w:val="24"/>
        </w:rPr>
      </w:pPr>
    </w:p>
    <w:p w14:paraId="6D72A0A5" w14:textId="77777777" w:rsidR="00C50560" w:rsidRDefault="00C50560" w:rsidP="00C50560">
      <w:pPr>
        <w:pStyle w:val="NoSpacing"/>
        <w:rPr>
          <w:rFonts w:cs="Times New Roman"/>
          <w:szCs w:val="24"/>
        </w:rPr>
      </w:pPr>
    </w:p>
    <w:p w14:paraId="6189D6FF" w14:textId="77777777" w:rsidR="00C50560" w:rsidRDefault="00C50560" w:rsidP="00C505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32F641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2EAAB" w14:textId="77777777" w:rsidR="00C50560" w:rsidRDefault="00C50560" w:rsidP="009139A6">
      <w:r>
        <w:separator/>
      </w:r>
    </w:p>
  </w:endnote>
  <w:endnote w:type="continuationSeparator" w:id="0">
    <w:p w14:paraId="6A11DA4E" w14:textId="77777777" w:rsidR="00C50560" w:rsidRDefault="00C505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906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A46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E7B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F0069" w14:textId="77777777" w:rsidR="00C50560" w:rsidRDefault="00C50560" w:rsidP="009139A6">
      <w:r>
        <w:separator/>
      </w:r>
    </w:p>
  </w:footnote>
  <w:footnote w:type="continuationSeparator" w:id="0">
    <w:p w14:paraId="692E9E4F" w14:textId="77777777" w:rsidR="00C50560" w:rsidRDefault="00C505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E15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7E1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8A7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560"/>
    <w:rsid w:val="000666E0"/>
    <w:rsid w:val="002510B7"/>
    <w:rsid w:val="00270799"/>
    <w:rsid w:val="005C130B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C50560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FB9F1"/>
  <w15:chartTrackingRefBased/>
  <w15:docId w15:val="{7F783106-2F62-474C-A3F1-06FFA64DC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2024-12-20T19:01:00Z</dcterms:created>
  <dcterms:modified xsi:type="dcterms:W3CDTF">2024-12-20T19:02:00Z</dcterms:modified>
</cp:coreProperties>
</file>